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202607221030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IKZ "Sicher feiern in Rheinland-Pfalz" - Beschaffung mobiler Zufahrtssperren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mobiler Zufahrtssperren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